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23C2A" w14:textId="43717034" w:rsidR="001D5403" w:rsidRDefault="001D5403" w:rsidP="001D5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1D5403">
        <w:rPr>
          <w:b/>
          <w:noProof/>
          <w:sz w:val="24"/>
        </w:rPr>
        <w:t>S3-202057</w:t>
      </w:r>
      <w:bookmarkEnd w:id="0"/>
    </w:p>
    <w:p w14:paraId="023E2D8B" w14:textId="786B0147" w:rsidR="00D410A4" w:rsidRDefault="001D5403" w:rsidP="001D54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6"/>
      <w:bookmarkEnd w:id="7"/>
      <w:bookmarkEnd w:id="8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79B5B" w14:textId="77777777" w:rsidR="001B03E8" w:rsidRDefault="001B03E8">
      <w:pPr>
        <w:spacing w:after="0"/>
      </w:pPr>
      <w:r>
        <w:separator/>
      </w:r>
    </w:p>
  </w:endnote>
  <w:endnote w:type="continuationSeparator" w:id="0">
    <w:p w14:paraId="515DA0BA" w14:textId="77777777" w:rsidR="001B03E8" w:rsidRDefault="001B03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8285" w14:textId="77777777" w:rsidR="001B03E8" w:rsidRDefault="001B03E8">
      <w:pPr>
        <w:spacing w:after="0"/>
      </w:pPr>
      <w:r>
        <w:separator/>
      </w:r>
    </w:p>
  </w:footnote>
  <w:footnote w:type="continuationSeparator" w:id="0">
    <w:p w14:paraId="168EFA0E" w14:textId="77777777" w:rsidR="001B03E8" w:rsidRDefault="001B03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03E8"/>
    <w:rsid w:val="001B6594"/>
    <w:rsid w:val="001C3CC1"/>
    <w:rsid w:val="001C726D"/>
    <w:rsid w:val="001D5403"/>
    <w:rsid w:val="0022282F"/>
    <w:rsid w:val="0025450E"/>
    <w:rsid w:val="002A3CAF"/>
    <w:rsid w:val="002A6E64"/>
    <w:rsid w:val="002B7491"/>
    <w:rsid w:val="002C7DF2"/>
    <w:rsid w:val="002D563C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74C5C"/>
    <w:rsid w:val="005A5AC5"/>
    <w:rsid w:val="005F43B8"/>
    <w:rsid w:val="0062790C"/>
    <w:rsid w:val="00661DF1"/>
    <w:rsid w:val="00672F81"/>
    <w:rsid w:val="00677072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85142"/>
    <w:rsid w:val="007D0284"/>
    <w:rsid w:val="007D601C"/>
    <w:rsid w:val="007F4F92"/>
    <w:rsid w:val="00800891"/>
    <w:rsid w:val="00855C94"/>
    <w:rsid w:val="0086363B"/>
    <w:rsid w:val="0087179E"/>
    <w:rsid w:val="008736EA"/>
    <w:rsid w:val="00885D25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725BD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2002-04-23T14:10:00Z</cp:lastPrinted>
  <dcterms:created xsi:type="dcterms:W3CDTF">2020-08-11T15:01:00Z</dcterms:created>
  <dcterms:modified xsi:type="dcterms:W3CDTF">2020-08-11T15:01:00Z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